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116DC7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 xml:space="preserve">Thomas VINCENT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fl.1472-96)</w:t>
      </w:r>
    </w:p>
    <w:p w14:paraId="7CAD2522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</w:p>
    <w:p w14:paraId="19769240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</w:p>
    <w:p w14:paraId="74D54F54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1472-96</w:t>
      </w:r>
      <w:r>
        <w:rPr>
          <w:rFonts w:ascii="Times New Roman" w:hAnsi="Times New Roman" w:cs="Times New Roman"/>
          <w:sz w:val="24"/>
          <w:szCs w:val="24"/>
        </w:rPr>
        <w:tab/>
        <w:t>He was Clerk of the Peace for Berkshire.</w:t>
      </w:r>
    </w:p>
    <w:p w14:paraId="36513E8E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Clerks of the Counties 1360-1960” compiled by Sir Edgar Stephens </w:t>
      </w:r>
    </w:p>
    <w:p w14:paraId="65D99CEF" w14:textId="77777777" w:rsidR="008C6A19" w:rsidRDefault="008C6A19" w:rsidP="008C6A19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Pub. By </w:t>
      </w:r>
      <w:proofErr w:type="gramStart"/>
      <w:r>
        <w:rPr>
          <w:rFonts w:ascii="Times New Roman" w:hAnsi="Times New Roman" w:cs="Times New Roman"/>
          <w:sz w:val="24"/>
          <w:szCs w:val="24"/>
        </w:rPr>
        <w:t>The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Society of Clerks of the Peace of Counties and Clerks of County Councils,1961 p.54)</w:t>
      </w:r>
    </w:p>
    <w:p w14:paraId="6866645F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</w:p>
    <w:p w14:paraId="3B2591C3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</w:p>
    <w:p w14:paraId="2B55CC58" w14:textId="77777777" w:rsidR="008C6A19" w:rsidRDefault="008C6A19" w:rsidP="008C6A1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August 2018</w:t>
      </w:r>
    </w:p>
    <w:p w14:paraId="15E7F615" w14:textId="77777777" w:rsidR="006B2F86" w:rsidRPr="00E71FC3" w:rsidRDefault="008C6A19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F9E7E3" w14:textId="77777777" w:rsidR="008C6A19" w:rsidRDefault="008C6A19" w:rsidP="00E71FC3">
      <w:r>
        <w:separator/>
      </w:r>
    </w:p>
  </w:endnote>
  <w:endnote w:type="continuationSeparator" w:id="0">
    <w:p w14:paraId="4EAA6E02" w14:textId="77777777" w:rsidR="008C6A19" w:rsidRDefault="008C6A19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5FFA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D83587" w14:textId="77777777" w:rsidR="008C6A19" w:rsidRDefault="008C6A19" w:rsidP="00E71FC3">
      <w:r>
        <w:separator/>
      </w:r>
    </w:p>
  </w:footnote>
  <w:footnote w:type="continuationSeparator" w:id="0">
    <w:p w14:paraId="26A51072" w14:textId="77777777" w:rsidR="008C6A19" w:rsidRDefault="008C6A19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A19"/>
    <w:rsid w:val="001A7C09"/>
    <w:rsid w:val="00577BD5"/>
    <w:rsid w:val="00656CBA"/>
    <w:rsid w:val="006A1F77"/>
    <w:rsid w:val="00733BE7"/>
    <w:rsid w:val="008C6A1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42EEAB"/>
  <w15:chartTrackingRefBased/>
  <w15:docId w15:val="{C76851AE-987F-4AB3-BFD7-4784C7328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C6A19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eastAsiaTheme="minorHAnsi" w:hAnsi="Times New Roman" w:cs="Times New Roman"/>
      <w:sz w:val="24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2018-09-16T21:22:00Z</dcterms:created>
  <dcterms:modified xsi:type="dcterms:W3CDTF">2018-09-16T21:22:00Z</dcterms:modified>
</cp:coreProperties>
</file>